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0728E3" w:rsidP="000728E3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0728E3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 w:rsidR="00FC2F31">
        <w:rPr>
          <w:rFonts w:asciiTheme="majorHAnsi" w:hAnsiTheme="majorHAnsi"/>
          <w:b/>
          <w:sz w:val="32"/>
          <w:szCs w:val="32"/>
        </w:rPr>
        <w:t>ЖЕНИ</w:t>
      </w:r>
      <w:bookmarkStart w:id="0" w:name="_GoBack"/>
      <w:bookmarkEnd w:id="0"/>
      <w:r w:rsidRPr="000728E3">
        <w:rPr>
          <w:rFonts w:asciiTheme="majorHAnsi" w:hAnsiTheme="majorHAnsi"/>
          <w:b/>
          <w:sz w:val="32"/>
          <w:szCs w:val="32"/>
        </w:rPr>
        <w:t xml:space="preserve"> 2022 г.</w:t>
      </w:r>
      <w:r>
        <w:rPr>
          <w:rFonts w:asciiTheme="majorHAnsi" w:hAnsiTheme="majorHAnsi"/>
          <w:b/>
          <w:sz w:val="32"/>
          <w:szCs w:val="32"/>
        </w:rPr>
        <w:br/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494"/>
        <w:gridCol w:w="5729"/>
        <w:gridCol w:w="1050"/>
        <w:gridCol w:w="912"/>
        <w:gridCol w:w="1010"/>
      </w:tblGrid>
      <w:tr w:rsidR="00FC2F31" w:rsidRPr="00FC2F31" w:rsidTr="00FC2F31">
        <w:trPr>
          <w:trHeight w:val="31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ЛОКОМОТИВ С</w:t>
            </w:r>
            <w:r w:rsidRPr="00FC2F31">
              <w:rPr>
                <w:rFonts w:asciiTheme="majorHAnsi" w:hAnsiTheme="majorHAnsi" w:cs="Arial"/>
                <w:sz w:val="28"/>
                <w:szCs w:val="28"/>
                <w:lang w:eastAsia="en-US"/>
              </w:rPr>
              <w:t>ОФИЯ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16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13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 xml:space="preserve">БОТЕВ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НСА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ДИМОВ</w:t>
            </w:r>
            <w:r w:rsidRPr="00FC2F31">
              <w:rPr>
                <w:rFonts w:asciiTheme="majorHAnsi" w:hAnsiTheme="majorHAnsi" w:cs="Arial"/>
                <w:sz w:val="28"/>
                <w:szCs w:val="28"/>
                <w:lang w:eastAsia="en-US"/>
              </w:rPr>
              <w:t xml:space="preserve"> </w:t>
            </w: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БОКСИНГ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 xml:space="preserve">МИНЬОР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FC2F31" w:rsidRPr="00FC2F31" w:rsidTr="00FC2F31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31" w:rsidRPr="00FC2F31" w:rsidRDefault="00FC2F31" w:rsidP="00FC2F31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F31" w:rsidRPr="00FC2F31" w:rsidRDefault="00FC2F31" w:rsidP="00FC2F31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FC2F31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</w:tbl>
    <w:p w:rsidR="000728E3" w:rsidRDefault="000728E3" w:rsidP="000728E3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0728E3" w:rsidRPr="00D122E6" w:rsidRDefault="000728E3" w:rsidP="000728E3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p w:rsidR="000728E3" w:rsidRPr="000728E3" w:rsidRDefault="000728E3" w:rsidP="000728E3">
      <w:pPr>
        <w:rPr>
          <w:rFonts w:asciiTheme="majorHAnsi" w:hAnsiTheme="majorHAnsi"/>
          <w:sz w:val="32"/>
          <w:szCs w:val="32"/>
        </w:rPr>
      </w:pPr>
    </w:p>
    <w:sectPr w:rsidR="000728E3" w:rsidRPr="000728E3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81F" w:rsidRDefault="00A2581F" w:rsidP="00144764">
      <w:r>
        <w:separator/>
      </w:r>
    </w:p>
  </w:endnote>
  <w:endnote w:type="continuationSeparator" w:id="0">
    <w:p w:rsidR="00A2581F" w:rsidRDefault="00A2581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81F" w:rsidRDefault="00A2581F" w:rsidP="00144764">
      <w:r>
        <w:separator/>
      </w:r>
    </w:p>
  </w:footnote>
  <w:footnote w:type="continuationSeparator" w:id="0">
    <w:p w:rsidR="00A2581F" w:rsidRDefault="00A2581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28E3"/>
    <w:rsid w:val="000F0F1A"/>
    <w:rsid w:val="00144764"/>
    <w:rsid w:val="002A4A8E"/>
    <w:rsid w:val="003874E4"/>
    <w:rsid w:val="003D324B"/>
    <w:rsid w:val="00570DB0"/>
    <w:rsid w:val="00576D0A"/>
    <w:rsid w:val="005A0E1A"/>
    <w:rsid w:val="00606305"/>
    <w:rsid w:val="0065134F"/>
    <w:rsid w:val="006D1ED9"/>
    <w:rsid w:val="007077B0"/>
    <w:rsid w:val="0073702F"/>
    <w:rsid w:val="0076018A"/>
    <w:rsid w:val="00853C82"/>
    <w:rsid w:val="00917784"/>
    <w:rsid w:val="00920FBF"/>
    <w:rsid w:val="00A2581F"/>
    <w:rsid w:val="00A25AD5"/>
    <w:rsid w:val="00A30B28"/>
    <w:rsid w:val="00AB28A5"/>
    <w:rsid w:val="00AF3884"/>
    <w:rsid w:val="00B50314"/>
    <w:rsid w:val="00B555A9"/>
    <w:rsid w:val="00B5771A"/>
    <w:rsid w:val="00C24015"/>
    <w:rsid w:val="00C73178"/>
    <w:rsid w:val="00CB5611"/>
    <w:rsid w:val="00CE162C"/>
    <w:rsid w:val="00D26CD6"/>
    <w:rsid w:val="00D876C6"/>
    <w:rsid w:val="00E1287C"/>
    <w:rsid w:val="00E53F9F"/>
    <w:rsid w:val="00E957A4"/>
    <w:rsid w:val="00E96AFF"/>
    <w:rsid w:val="00FB3D36"/>
    <w:rsid w:val="00FC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2022-12-05T11:46:00Z</dcterms:created>
  <dcterms:modified xsi:type="dcterms:W3CDTF">2022-12-05T11:46:00Z</dcterms:modified>
</cp:coreProperties>
</file>